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5E403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KELSY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E909A0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5023245A" w14:textId="77777777" w:rsidR="00A44376" w:rsidRDefault="00A44376" w:rsidP="00A44376">
      <w:pPr>
        <w:rPr>
          <w:rFonts w:ascii="Times New Roman" w:hAnsi="Times New Roman" w:cs="Times New Roman"/>
        </w:rPr>
      </w:pPr>
    </w:p>
    <w:p w14:paraId="6F3679BE" w14:textId="77777777" w:rsidR="00A44376" w:rsidRDefault="00A44376" w:rsidP="00A44376">
      <w:pPr>
        <w:rPr>
          <w:rFonts w:ascii="Times New Roman" w:hAnsi="Times New Roman" w:cs="Times New Roman"/>
        </w:rPr>
      </w:pPr>
    </w:p>
    <w:p w14:paraId="17E96131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Neville(q.v.), widow of Sir William(q.v.), brought a plaint of dower</w:t>
      </w:r>
    </w:p>
    <w:p w14:paraId="6F424F51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Dove(q.v.), Miles Metcalf(q.v.) and Thomas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>(q.v.).</w:t>
      </w:r>
    </w:p>
    <w:p w14:paraId="5DE9D14F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E0F9957" w14:textId="77777777" w:rsidR="00A44376" w:rsidRDefault="00A44376" w:rsidP="00A44376">
      <w:pPr>
        <w:rPr>
          <w:rFonts w:ascii="Times New Roman" w:hAnsi="Times New Roman" w:cs="Times New Roman"/>
        </w:rPr>
      </w:pPr>
    </w:p>
    <w:p w14:paraId="677A900B" w14:textId="77777777" w:rsidR="00A44376" w:rsidRDefault="00A44376" w:rsidP="00A44376">
      <w:pPr>
        <w:rPr>
          <w:rFonts w:ascii="Times New Roman" w:hAnsi="Times New Roman" w:cs="Times New Roman"/>
        </w:rPr>
      </w:pPr>
    </w:p>
    <w:p w14:paraId="63F4F67F" w14:textId="77777777" w:rsidR="00A44376" w:rsidRDefault="00A44376" w:rsidP="00A4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2018</w:t>
      </w:r>
    </w:p>
    <w:p w14:paraId="422D5824" w14:textId="77777777" w:rsidR="006B2F86" w:rsidRPr="00E71FC3" w:rsidRDefault="00A443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2DAED" w14:textId="77777777" w:rsidR="00A44376" w:rsidRDefault="00A44376" w:rsidP="00E71FC3">
      <w:r>
        <w:separator/>
      </w:r>
    </w:p>
  </w:endnote>
  <w:endnote w:type="continuationSeparator" w:id="0">
    <w:p w14:paraId="66EE723B" w14:textId="77777777" w:rsidR="00A44376" w:rsidRDefault="00A443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D38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B4501" w14:textId="77777777" w:rsidR="00A44376" w:rsidRDefault="00A44376" w:rsidP="00E71FC3">
      <w:r>
        <w:separator/>
      </w:r>
    </w:p>
  </w:footnote>
  <w:footnote w:type="continuationSeparator" w:id="0">
    <w:p w14:paraId="5348EDD4" w14:textId="77777777" w:rsidR="00A44376" w:rsidRDefault="00A443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76"/>
    <w:rsid w:val="001A7C09"/>
    <w:rsid w:val="00577BD5"/>
    <w:rsid w:val="00656CBA"/>
    <w:rsid w:val="006A1F77"/>
    <w:rsid w:val="00733BE7"/>
    <w:rsid w:val="00A443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E734D"/>
  <w15:chartTrackingRefBased/>
  <w15:docId w15:val="{CB14168B-2432-45DB-AACA-442415CC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3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443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2018-08-08T15:12:00Z</dcterms:created>
  <dcterms:modified xsi:type="dcterms:W3CDTF">2018-08-08T15:13:00Z</dcterms:modified>
</cp:coreProperties>
</file>